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7A8C" w:rsidRDefault="00AB7A8C" w:rsidP="00536D70">
      <w:pPr>
        <w:pStyle w:val="NoSpacing"/>
        <w:jc w:val="center"/>
        <w:rPr>
          <w:rFonts w:ascii="Comic Sans MS" w:hAnsi="Comic Sans MS"/>
          <w:b/>
          <w:sz w:val="20"/>
          <w:szCs w:val="20"/>
        </w:rPr>
      </w:pPr>
      <w:r w:rsidRPr="00D478C3">
        <w:rPr>
          <w:rFonts w:ascii="Comic Sans MS" w:hAnsi="Comic Sans MS"/>
          <w:b/>
          <w:sz w:val="20"/>
          <w:szCs w:val="20"/>
        </w:rPr>
        <w:t>MİLLÎ EĞİTİM BAKANLIĞI O</w:t>
      </w:r>
      <w:r>
        <w:rPr>
          <w:rFonts w:ascii="Comic Sans MS" w:hAnsi="Comic Sans MS"/>
          <w:b/>
          <w:sz w:val="20"/>
          <w:szCs w:val="20"/>
        </w:rPr>
        <w:t>KUL ÖNCESİ EĞİTİM PROGRAMI EKİM</w:t>
      </w:r>
      <w:r w:rsidRPr="00D478C3">
        <w:rPr>
          <w:rFonts w:ascii="Comic Sans MS" w:hAnsi="Comic Sans MS"/>
          <w:b/>
          <w:sz w:val="20"/>
          <w:szCs w:val="20"/>
        </w:rPr>
        <w:t xml:space="preserve"> AYI EĞİTİM PLANI</w:t>
      </w:r>
    </w:p>
    <w:p w:rsidR="00AB7A8C" w:rsidRDefault="00AB7A8C" w:rsidP="00536D70">
      <w:pPr>
        <w:pStyle w:val="NoSpacing"/>
        <w:rPr>
          <w:rFonts w:ascii="Comic Sans MS" w:hAnsi="Comic Sans MS"/>
          <w:b/>
          <w:sz w:val="20"/>
          <w:szCs w:val="20"/>
        </w:rPr>
      </w:pPr>
      <w:r w:rsidRPr="00D478C3">
        <w:rPr>
          <w:rFonts w:ascii="Comic Sans MS" w:hAnsi="Comic Sans MS"/>
          <w:b/>
          <w:sz w:val="20"/>
          <w:szCs w:val="20"/>
        </w:rPr>
        <w:t>Okul Adı</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p>
    <w:p w:rsidR="00AB7A8C" w:rsidRPr="00D478C3" w:rsidRDefault="00AB7A8C" w:rsidP="00536D70">
      <w:pPr>
        <w:pStyle w:val="NoSpacing"/>
        <w:rPr>
          <w:rFonts w:ascii="Comic Sans MS" w:hAnsi="Comic Sans MS"/>
          <w:b/>
          <w:sz w:val="20"/>
          <w:szCs w:val="20"/>
        </w:rPr>
      </w:pPr>
      <w:r w:rsidRPr="00D478C3">
        <w:rPr>
          <w:rFonts w:ascii="Comic Sans MS" w:hAnsi="Comic Sans MS"/>
          <w:b/>
          <w:sz w:val="20"/>
          <w:szCs w:val="20"/>
        </w:rPr>
        <w:t>Tarih</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sz w:val="20"/>
          <w:szCs w:val="20"/>
        </w:rPr>
        <w:t xml:space="preserve">EKİM </w:t>
      </w:r>
      <w:r w:rsidRPr="00D478C3">
        <w:rPr>
          <w:rFonts w:ascii="Comic Sans MS" w:hAnsi="Comic Sans MS"/>
          <w:sz w:val="20"/>
          <w:szCs w:val="20"/>
        </w:rPr>
        <w:t>/</w:t>
      </w:r>
      <w:r>
        <w:rPr>
          <w:rFonts w:ascii="Comic Sans MS" w:hAnsi="Comic Sans MS"/>
          <w:sz w:val="20"/>
          <w:szCs w:val="20"/>
        </w:rPr>
        <w:t xml:space="preserve"> 2016</w:t>
      </w:r>
    </w:p>
    <w:p w:rsidR="00AB7A8C" w:rsidRPr="00D478C3" w:rsidRDefault="00AB7A8C" w:rsidP="00536D70">
      <w:pPr>
        <w:pStyle w:val="NoSpacing"/>
        <w:rPr>
          <w:rFonts w:ascii="Comic Sans MS" w:hAnsi="Comic Sans MS"/>
          <w:b/>
          <w:sz w:val="20"/>
          <w:szCs w:val="20"/>
        </w:rPr>
      </w:pPr>
      <w:r w:rsidRPr="00D478C3">
        <w:rPr>
          <w:rFonts w:ascii="Comic Sans MS" w:hAnsi="Comic Sans MS"/>
          <w:b/>
          <w:sz w:val="20"/>
          <w:szCs w:val="20"/>
        </w:rPr>
        <w:t>Yaş Grubu</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b/>
          <w:sz w:val="20"/>
          <w:szCs w:val="20"/>
        </w:rPr>
        <w:t xml:space="preserve"> </w:t>
      </w:r>
      <w:r w:rsidRPr="00D478C3">
        <w:rPr>
          <w:rFonts w:ascii="Comic Sans MS" w:hAnsi="Comic Sans MS"/>
          <w:sz w:val="20"/>
          <w:szCs w:val="20"/>
        </w:rPr>
        <w:t>48-66 Ay</w:t>
      </w:r>
    </w:p>
    <w:p w:rsidR="00AB7A8C" w:rsidRDefault="00AB7A8C" w:rsidP="00536D70">
      <w:pPr>
        <w:pStyle w:val="NoSpacing"/>
        <w:rPr>
          <w:rFonts w:ascii="Comic Sans MS" w:hAnsi="Comic Sans MS"/>
          <w:b/>
          <w:sz w:val="20"/>
          <w:szCs w:val="20"/>
        </w:rPr>
      </w:pPr>
      <w:r w:rsidRPr="00D478C3">
        <w:rPr>
          <w:rFonts w:ascii="Comic Sans MS" w:hAnsi="Comic Sans MS"/>
          <w:b/>
          <w:sz w:val="20"/>
          <w:szCs w:val="20"/>
        </w:rPr>
        <w:t xml:space="preserve">Öğretmen Adı   </w:t>
      </w:r>
      <w:r>
        <w:rPr>
          <w:rFonts w:ascii="Comic Sans MS" w:hAnsi="Comic Sans MS"/>
          <w:b/>
          <w:sz w:val="20"/>
          <w:szCs w:val="20"/>
        </w:rPr>
        <w:t xml:space="preserve"> :</w:t>
      </w:r>
    </w:p>
    <w:p w:rsidR="00AB7A8C" w:rsidRDefault="00AB7A8C" w:rsidP="00536D70">
      <w:pPr>
        <w:pStyle w:val="NoSpacing"/>
        <w:rPr>
          <w:rFonts w:ascii="Comic Sans MS" w:hAnsi="Comic Sans MS"/>
          <w:b/>
          <w:sz w:val="20"/>
          <w:szCs w:val="20"/>
        </w:rPr>
      </w:pPr>
    </w:p>
    <w:p w:rsidR="00AB7A8C" w:rsidRPr="00D478C3" w:rsidRDefault="00AB7A8C" w:rsidP="00536D70">
      <w:pPr>
        <w:pStyle w:val="NoSpacing"/>
        <w:pBdr>
          <w:top w:val="single" w:sz="4" w:space="1" w:color="auto"/>
          <w:left w:val="single" w:sz="4" w:space="0" w:color="auto"/>
          <w:bottom w:val="single" w:sz="4" w:space="1" w:color="auto"/>
          <w:right w:val="single" w:sz="4" w:space="1" w:color="auto"/>
        </w:pBdr>
        <w:jc w:val="center"/>
        <w:rPr>
          <w:rFonts w:ascii="Comic Sans MS" w:hAnsi="Comic Sans MS"/>
          <w:b/>
          <w:sz w:val="20"/>
          <w:szCs w:val="20"/>
        </w:rPr>
      </w:pPr>
      <w:r w:rsidRPr="00D478C3">
        <w:rPr>
          <w:rFonts w:ascii="Comic Sans MS" w:hAnsi="Comic Sans MS"/>
          <w:b/>
          <w:sz w:val="20"/>
          <w:szCs w:val="20"/>
        </w:rPr>
        <w:t>KAZANIMLAR VE GÖSTERGELERİ</w:t>
      </w:r>
    </w:p>
    <w:p w:rsidR="00AB7A8C"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Pr>
          <w:rFonts w:ascii="Comic Sans MS" w:hAnsi="Comic Sans MS"/>
          <w:b/>
          <w:sz w:val="20"/>
          <w:szCs w:val="20"/>
        </w:rPr>
        <w:t>BİLİŞSEL GELİŞİM</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1. Nesne/durum/olaya dikkatini verir.</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xml:space="preserve"> Dikkat edilmesi gereken nesne/durum/olaya odaklanır. Dikkatini çeken nesne/durum/olaya yönelik sorular sorar. Dikkatini çeken nesne/durum/olayı ayrıntılarıyla açıklar.</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2. Nesne/durum/olayla ilgili tahminde bulunur. </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Nesne/durum/olayla ilgili tahminini söyler. Tahmini ile ilgili ipuçlarını açıklar. Gerçek durumu inceler. Gerçek durumla tahminini karşılaştırır.</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4: Nesneleri sayar.</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İleriye/geriye doğru birer birer ritmik sayar. Belirtilen sayı kadar nesneyi gösterir. Saydığı nesnelerin kaç tane olduğunu söyler. Sıra bildiren sayıyı söyler.</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5: Nesne ya da varlıkları gözlemler.</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xml:space="preserve">: Nesne/varlığın adını söyler. Nesne/varlığın rengini söyler.  Nesne/varlığın şeklini söyler. Nesne/varlığın büyüklüğünü söyler.  Nesne/varlığın uzunluğunu söyler.  Nesne/varlığın dokusunu söyler. </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6: Nesne ya da varlıkları özelliklerine göre eşleştirir.</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Nesne/varlıkları birebir eşleştirir. Nesne/varlıkları rengine göre ayırt eder, eşleştirir. Nesne/varlıkları şekline göre ayırt eder, eşleştirir. Nesne/varlıkları büyüklüğüne göre ayırt eder, eşleştirir. Nesne/varlıkları uzunluğuna göre ayırt eder, eşleştirir.</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7: Nesne ya da varlıkları özelliklerine göre gruplar.</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xml:space="preserve">: Nesne/varlıkları kokusuna göre gruplar. </w:t>
      </w:r>
      <w:r w:rsidRPr="00536D70">
        <w:t xml:space="preserve"> </w:t>
      </w:r>
      <w:r w:rsidRPr="00536D70">
        <w:rPr>
          <w:rFonts w:ascii="Comic Sans MS" w:hAnsi="Comic Sans MS"/>
          <w:sz w:val="20"/>
          <w:szCs w:val="20"/>
        </w:rPr>
        <w:t>Nesne/varlıkları rengine göre gruplar.</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8: Nesne ya da varlıkların özelliklerini karşılaştırır. </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xml:space="preserve">: Nesne/varlıkların rengini ayırt eder, karşılaştırır. Nesne/varlıkların şeklini ayırt eder, karşılaştırır. Nesne/varlıkların büyüklüğünü ayırt eder, karşılaştırır. Nesne/varlıkların uzunluğunu ayırt eder, karşılaştırır. Nesne/varlıkların dokusunu ayırt eder, karşılaştırır. </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10. Mekânda konumla ilgili yönergeleri uygular. </w:t>
      </w:r>
    </w:p>
    <w:p w:rsidR="00AB7A8C" w:rsidRPr="008005BE"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Nesnenin mekândaki konumunu söyler. Yönergeye uygun olarak</w:t>
      </w:r>
      <w:r w:rsidRPr="008005BE">
        <w:rPr>
          <w:rFonts w:ascii="Comic Sans MS" w:hAnsi="Comic Sans MS"/>
          <w:sz w:val="20"/>
          <w:szCs w:val="20"/>
        </w:rPr>
        <w:t xml:space="preserve"> nesneyi doğru yere yerleştirir. Mekanda konum alır.</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12: Geometrik şekilleri tanır.</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Gösterilen geometrik şeklin ismini söyler. Geometrik şekillerin özelliklerini söyler.</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15: Parça-bütün ilişkisini kavrar.</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Bir bütünü parçalara böler. Parçaları birleştirerek bütün elde eder</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17. Neden sonuç ilişkisi kurar. </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Bir olayın olası nedenlerini söyler. Bir olayın olası sonuçlarını söyler</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19: Problem durumlarına çözüm üretir.</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Problemi söyler. Probleme çeşitli çözüm yolları önerir. Çözüm yollarından birini seçer. Seçtiği çözüm yolunun gerekçesini söyler.</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21. Atatürk’ü tanır.</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Atatürk’ün hayatı ile ilgili belli başlı olguları söyler. Atatürk’ün kişisel özelliklerini söyler.</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22. Atatürk’ün Türk toplumu için önemini açıklar. </w:t>
      </w:r>
    </w:p>
    <w:p w:rsidR="00AB7A8C" w:rsidRPr="00A61A0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Atatürk’ün değerli bir insan olduğunu söyler. Atatürk’ün getirdiği</w:t>
      </w:r>
      <w:r w:rsidRPr="00A61A00">
        <w:rPr>
          <w:rFonts w:ascii="Comic Sans MS" w:hAnsi="Comic Sans MS"/>
          <w:sz w:val="20"/>
          <w:szCs w:val="20"/>
        </w:rPr>
        <w:t xml:space="preserve"> yenilikleri söyler. Atatürk’ün getirdiği yeniliklerin önemini söyler.</w:t>
      </w:r>
    </w:p>
    <w:p w:rsidR="00AB7A8C"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p>
    <w:p w:rsidR="00AB7A8C"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63376D">
        <w:rPr>
          <w:rFonts w:ascii="Comic Sans MS" w:hAnsi="Comic Sans MS"/>
          <w:b/>
          <w:sz w:val="20"/>
          <w:szCs w:val="20"/>
        </w:rPr>
        <w:t xml:space="preserve">DİL </w:t>
      </w:r>
      <w:r>
        <w:rPr>
          <w:rFonts w:ascii="Comic Sans MS" w:hAnsi="Comic Sans MS"/>
          <w:b/>
          <w:sz w:val="20"/>
          <w:szCs w:val="20"/>
        </w:rPr>
        <w:t>GELİŞİMI</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1: Sesleri ayırt eder.</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Sesin geldiği yönü söyler. Sesin kaynağının ne olduğunu söyler. Sesin özelliğini söyler. Sesler arasındaki benzerlik ve farklılıkları söyler.</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536D70">
        <w:rPr>
          <w:rFonts w:ascii="Comic Sans MS" w:hAnsi="Comic Sans MS"/>
          <w:sz w:val="20"/>
          <w:szCs w:val="20"/>
        </w:rPr>
        <w:t>Verilen sese benzer sesler çıkarır.</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2: Sesini uygun kullanır</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Konuşurken/şarkı söylerken nefesini doğru kullanır. Konuşurken/şarkı söylerken sesinin tonunu ayarlar. Konuşurken/şarkı söylerken sesinin hızını ayarlar.</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3: Söz dizimi kurallarına göre cümle kurar.</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Düz cümle kurar. Olumsuz cümle kurar. Soru cümlesi kurar.,</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5. Dili iletişim amacıyla kullanır. </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w:t>
      </w:r>
      <w:r w:rsidRPr="00536D70">
        <w:t xml:space="preserve"> </w:t>
      </w:r>
      <w:r w:rsidRPr="00536D70">
        <w:rPr>
          <w:rFonts w:ascii="Comic Sans MS" w:hAnsi="Comic Sans MS"/>
          <w:sz w:val="20"/>
          <w:szCs w:val="20"/>
        </w:rPr>
        <w:t xml:space="preserve">Sohbete katılır. Konuşmak için sırasını bekler. Duygu, düşünce ve hayallerini söyler. Konuşma sırasında göz teması kurar. Jest ve mimikleri anlar. Konuşurken jest ve mimiklerini kullanır.  Konuşmayı başlatır. Konuşmayı sürdürür. Konuşmayı sonlandırır. Duygu, düşünce ve hayallerini söyler. </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6: Sözcük dağarcığını geliştirir.</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Dinlediklerinde yeni olan sözcükleri fark eder ve sözcüklerin anlamlarını sorar. Yeni öğrendiği sözcükleri anlamlarına uygun olarak kullanır.</w:t>
      </w:r>
      <w:r w:rsidRPr="00536D70">
        <w:rPr>
          <w:rFonts w:ascii="Comic Sans MS" w:hAnsi="Comic Sans MS"/>
          <w:sz w:val="20"/>
          <w:szCs w:val="20"/>
        </w:rPr>
        <w:tab/>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7: Dinledikleri/izlediklerinin anlamını kavrar. </w:t>
      </w:r>
    </w:p>
    <w:p w:rsidR="00AB7A8C" w:rsidRPr="008005BE"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Sözel yönergeleri yerine getirir. Dinledikleri</w:t>
      </w:r>
      <w:r w:rsidRPr="00BD429E">
        <w:rPr>
          <w:rFonts w:ascii="Comic Sans MS" w:hAnsi="Comic Sans MS"/>
          <w:sz w:val="20"/>
          <w:szCs w:val="20"/>
        </w:rPr>
        <w:t>/izlediklerini açıklar.  Dinledikleri/izledikleri hakkında yorum yapar</w:t>
      </w:r>
      <w:r>
        <w:rPr>
          <w:rFonts w:ascii="Comic Sans MS" w:hAnsi="Comic Sans MS"/>
          <w:sz w:val="20"/>
          <w:szCs w:val="20"/>
        </w:rPr>
        <w:t xml:space="preserve">. </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8. Dinlediklerini/izlediklerini çeşitli yollarla ifade eder. </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w:t>
      </w:r>
      <w:r w:rsidRPr="00536D70">
        <w:t xml:space="preserve"> </w:t>
      </w:r>
      <w:r w:rsidRPr="00536D70">
        <w:rPr>
          <w:rFonts w:ascii="Comic Sans MS" w:hAnsi="Comic Sans MS"/>
          <w:sz w:val="20"/>
          <w:szCs w:val="20"/>
        </w:rPr>
        <w:t>Dinledikleri/izledikleri ile ilgili sorular sorar. Dinledikleri/izledikleri ile ilgili sorulara cevap verir. Dinlediklerini/izlediklerini başkalarına anlatır. Dinlediklerini/izlediklerini resim, müzik, drama, şiir, öykü gibi çeşitli yollarla sergiler</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10: Görsel materyalleri okur.</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Görsel materyalleri inceler. Görsel materyalleri açıklar. Görsel materyallerle ilgili sorular sorar. Görsel materyallerle ilgili sorulara cevap verir. Görsel materyalleri kullanarak olay, öykü gibi kompozisyonlar oluşturur. Konuşurken /şarkı söylerken sesinin şiddetini ayarlar.</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11: Okuma farkındalığı gösterir. </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Okumayı taklit eder.</w:t>
      </w:r>
    </w:p>
    <w:p w:rsidR="00AB7A8C"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p>
    <w:p w:rsidR="00AB7A8C"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Pr>
          <w:rFonts w:ascii="Comic Sans MS" w:hAnsi="Comic Sans MS"/>
          <w:b/>
          <w:sz w:val="20"/>
          <w:szCs w:val="20"/>
        </w:rPr>
        <w:t>PSİKOMOTOR GELİŞİM</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1:Yer değiştirme hareketleri yapar.</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xml:space="preserve"> : Isınma ve soğuma hareketlerini bir rehber eşliğinde yapar. Yönergeler doğrultusunda yürür, koşar</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2: Denge hareketleri yapar. </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Ağırlığını bir noktadan diğerine aktarır. Atlama ile ilgili denge hareketlerini yapar.  Konma ile ilgili denge hareketlerini yapar. Başlama ile ilgili denge hareketlerini yapar. Durma ile ilgili denge hareketlerini yapar. Tek ayak üzerinde durur. Tek ayak üzerinde sıçrar.  Bireysel ve eşli olarak denge hareketleri, yapar.</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4. Küçük kas kullanımı gerektiren hareketleri yapar. </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Kalemi doğru tutar, kalem kontrolü sağlar, çizgileri istenilen nitelikte çizer.</w:t>
      </w:r>
      <w:r w:rsidRPr="00536D70">
        <w:t xml:space="preserve"> </w:t>
      </w:r>
      <w:r w:rsidRPr="00536D70">
        <w:rPr>
          <w:rFonts w:ascii="Comic Sans MS" w:hAnsi="Comic Sans MS"/>
          <w:sz w:val="20"/>
          <w:szCs w:val="20"/>
        </w:rPr>
        <w:t>Nesneleri üst üste dizer. Nesneleri yan yana dizer.</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536D70">
        <w:rPr>
          <w:rFonts w:ascii="Comic Sans MS" w:hAnsi="Comic Sans MS"/>
          <w:sz w:val="20"/>
          <w:szCs w:val="20"/>
        </w:rPr>
        <w:t>Nesneleri yeni şekiller oluşturacak biçimde bir araya getirir. Malzemeleri değişik şekillerde katlar. Nesneleri toplar. Nesneleri kaptan kaba boşaltır.</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536D70">
        <w:rPr>
          <w:rFonts w:ascii="Comic Sans MS" w:hAnsi="Comic Sans MS"/>
          <w:sz w:val="20"/>
          <w:szCs w:val="20"/>
        </w:rPr>
        <w:t>Değişik malzemeler kullanarak resim yapar. Malzemeleri keser. Malzemeleri yapıştırır. Nesneleri kopartır/yırtar.</w:t>
      </w:r>
      <w:r>
        <w:rPr>
          <w:rFonts w:ascii="Comic Sans MS" w:hAnsi="Comic Sans MS"/>
          <w:sz w:val="20"/>
          <w:szCs w:val="20"/>
        </w:rPr>
        <w:t xml:space="preserve"> </w:t>
      </w:r>
      <w:r w:rsidRPr="00536D70">
        <w:rPr>
          <w:rFonts w:ascii="Comic Sans MS" w:hAnsi="Comic Sans MS"/>
          <w:sz w:val="20"/>
          <w:szCs w:val="20"/>
        </w:rPr>
        <w:t>Nesneleri yeni şekiller oluşturacak biçimde bir araya getirir. Değişik malzemeler kullanarak resim yapar. Malzemelere elleriyle şekil verir.</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5. Müzik ve ritim eşliğinde hareket eder.</w:t>
      </w:r>
    </w:p>
    <w:p w:rsidR="00AB7A8C" w:rsidRPr="00D80F0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xml:space="preserve"> Bedenini, nesneleri ve vurmalı çalgıları kullanarak</w:t>
      </w:r>
      <w:r w:rsidRPr="00D80F0B">
        <w:rPr>
          <w:rFonts w:ascii="Comic Sans MS" w:hAnsi="Comic Sans MS"/>
          <w:sz w:val="20"/>
          <w:szCs w:val="20"/>
        </w:rPr>
        <w:t xml:space="preserve"> ritim çalışması yapar. Basit dans adımlarını yapar. Müzik ve ritim eşliğinde dans eder. Müzik ve ritim eşliğinde çeşitli hareketleri ardı ardına yapar</w:t>
      </w:r>
    </w:p>
    <w:p w:rsidR="00AB7A8C" w:rsidRPr="00D80F0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AB7A8C"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Pr>
          <w:rFonts w:ascii="Comic Sans MS" w:hAnsi="Comic Sans MS"/>
          <w:b/>
          <w:sz w:val="20"/>
          <w:szCs w:val="20"/>
        </w:rPr>
        <w:t>SOSYAL VE DUYGUSAL GELİŞİM</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1. Kendisine ait özellikleri tanıtır. </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Adını, soyadını, yaşını, fiziksel özelliklerini ve duyuşsal özelliklerini söyler.</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2: Ailesiyle ilgili özellikleri tanıtır.</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 xml:space="preserve">Göstergeleri:  </w:t>
      </w:r>
      <w:r w:rsidRPr="0018707B">
        <w:rPr>
          <w:rFonts w:ascii="Comic Sans MS" w:hAnsi="Comic Sans MS"/>
          <w:sz w:val="20"/>
          <w:szCs w:val="20"/>
        </w:rPr>
        <w:t>Anne/babasının adını, soyadını, mesleğini vb. söyler.</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3: Kendini yaratıcı yollarla ifade eder.</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Özgün özellikler taşıyan ürünler oluşturur.</w:t>
      </w:r>
      <w:r w:rsidRPr="00536D70">
        <w:t xml:space="preserve"> </w:t>
      </w:r>
      <w:r w:rsidRPr="00536D70">
        <w:rPr>
          <w:rFonts w:ascii="Comic Sans MS" w:hAnsi="Comic Sans MS"/>
          <w:sz w:val="20"/>
          <w:szCs w:val="20"/>
        </w:rPr>
        <w:t>Duygu, düşünce ve hayallerini özgün yollarla ifade eder. Nesneleri alışılmışın dışında kullanır</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4: Bir olay ya da durumla ilgili olarak başkalarının duygularını açıklar.</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xml:space="preserve"> Başkalarının duygularının nedenlerini söyler. Başkalarının duygularının sonuçlarını söyler.</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7: Bir işi ya da görevi başarmak için kendini güdüler.</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Yetişkin yönlendirmesi olmadan bir işe başlar. Başladığı işi zamanında bitirmek için çaba gösterir.</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9: Farklı kültürel özellikleri açıklar.</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Kendi ülkesinin kültürüne ait özellikleri söyler. Kendi ülkesinin kültürü ile diğer kültürlerin benzer ve farklı özelliklerini söyler. Farklı ülkelerin kendine özgü kültürel özellikleri olduğunu söyler.</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10: Sorumluluklarını yerine getirir. </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Sorumluluk almaya istekli olduğunu gösterir. Üstlendiği sorumluluğu yerine getirir. Sorumluluklar yerine getirilmediğinde olası sonuçları söyler.</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12: Değişik ortamlardaki kurallara uyar. </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Değişik ortamlardaki kuralların belirlenmesinde düşüncesini söyler. Kuralların gerekli olduğunu söyler. İstekleri ile kurallar çeliştiğinde kurallara uygun davranır. Nezaket kurallarına uyar.</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15: Kendine güvenir.</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Grup önünde kendini ifade eder. Gerektiği durumlarda farklı görüşlerini söyler. Gerektiğinde liderliği üstlenir.</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16: Toplumsal yaşamda bireylerin farklı rol ve görevleri olduğunu açıklar. </w:t>
      </w:r>
    </w:p>
    <w:p w:rsidR="00AB7A8C" w:rsidRPr="00994DE5"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Toplumda farklı rol ve görevlere sahip kişiler</w:t>
      </w:r>
      <w:r w:rsidRPr="00994DE5">
        <w:rPr>
          <w:rFonts w:ascii="Comic Sans MS" w:hAnsi="Comic Sans MS"/>
          <w:sz w:val="20"/>
          <w:szCs w:val="20"/>
        </w:rPr>
        <w:t xml:space="preserve"> olduğunu söyler. Aynı kişinin farklı rol ve görevleri olduğunu söyler.</w:t>
      </w:r>
    </w:p>
    <w:p w:rsidR="00AB7A8C"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AB7A8C"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Pr>
          <w:rFonts w:ascii="Comic Sans MS" w:hAnsi="Comic Sans MS"/>
          <w:b/>
          <w:sz w:val="20"/>
          <w:szCs w:val="20"/>
        </w:rPr>
        <w:t>ÖZ</w:t>
      </w:r>
      <w:r w:rsidRPr="001719B7">
        <w:rPr>
          <w:rFonts w:ascii="Comic Sans MS" w:hAnsi="Comic Sans MS"/>
          <w:b/>
          <w:sz w:val="20"/>
          <w:szCs w:val="20"/>
        </w:rPr>
        <w:t>BAKIM BECERİLERİ</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 xml:space="preserve">Kazanım 1: Bedeniyle ilgili temizlik kurallarını uygular. </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Elini/yüzünü yıkar.</w:t>
      </w:r>
    </w:p>
    <w:p w:rsidR="00AB7A8C" w:rsidRPr="0018707B"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18707B">
        <w:rPr>
          <w:rFonts w:ascii="Comic Sans MS" w:hAnsi="Comic Sans MS"/>
          <w:b/>
          <w:sz w:val="20"/>
          <w:szCs w:val="20"/>
        </w:rPr>
        <w:t>Kazanım 3: Yaşam alanlarında gerekli düzenlemeler yapar.</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18707B">
        <w:rPr>
          <w:rFonts w:ascii="Comic Sans MS" w:hAnsi="Comic Sans MS"/>
          <w:b/>
          <w:sz w:val="20"/>
          <w:szCs w:val="20"/>
        </w:rPr>
        <w:t>Göstergeleri</w:t>
      </w:r>
      <w:r w:rsidRPr="00536D70">
        <w:rPr>
          <w:rFonts w:ascii="Comic Sans MS" w:hAnsi="Comic Sans MS"/>
          <w:sz w:val="20"/>
          <w:szCs w:val="20"/>
        </w:rPr>
        <w:t xml:space="preserve">: Ev/okuldaki eşyaları toplar. Ev/okuldaki eşyaları yerleştirir. Ev/okuldaki eşyaları temiz ve özenle kullanır. </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r w:rsidRPr="00536D70">
        <w:rPr>
          <w:rFonts w:ascii="Comic Sans MS" w:hAnsi="Comic Sans MS"/>
          <w:sz w:val="20"/>
          <w:szCs w:val="20"/>
        </w:rPr>
        <w:t>Yaşam alanlarında gerekli düzenlemeler yapar. Göstergeleri: Ev ve okuldaki eşyaları temiz ve özenle kullanır, toplar, katlar, asar, yerleştirir.</w:t>
      </w:r>
    </w:p>
    <w:p w:rsidR="00AB7A8C" w:rsidRPr="00536D70"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AB7A8C"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AB7A8C"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AB7A8C"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AB7A8C"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AB7A8C"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AB7A8C"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AB7A8C"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AB7A8C"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AB7A8C" w:rsidRDefault="00AB7A8C" w:rsidP="00536D70">
      <w:pPr>
        <w:pStyle w:val="NoSpacing"/>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AB7A8C" w:rsidRPr="0044246D" w:rsidRDefault="00AB7A8C" w:rsidP="00536D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                 </w:t>
      </w:r>
      <w:r w:rsidRPr="0044246D">
        <w:rPr>
          <w:rFonts w:ascii="Comic Sans MS" w:hAnsi="Comic Sans MS"/>
          <w:b/>
          <w:sz w:val="20"/>
          <w:szCs w:val="20"/>
        </w:rPr>
        <w:t xml:space="preserve">KAVRAMLAR                                                         </w:t>
      </w:r>
    </w:p>
    <w:p w:rsidR="00AB7A8C" w:rsidRDefault="00AB7A8C"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Az – çok                                   Cinsiyet (kız-erkek)</w:t>
      </w:r>
    </w:p>
    <w:p w:rsidR="00AB7A8C" w:rsidRDefault="00AB7A8C"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Mevsimler (sonbahar)               Uzak-yakın</w:t>
      </w:r>
    </w:p>
    <w:p w:rsidR="00AB7A8C" w:rsidRDefault="00AB7A8C"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2 rakamı                                   Renk (sarı)</w:t>
      </w:r>
    </w:p>
    <w:p w:rsidR="00AB7A8C" w:rsidRDefault="00AB7A8C"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Eksik-tam                                 İçinde-dışında                                </w:t>
      </w:r>
    </w:p>
    <w:p w:rsidR="00AB7A8C" w:rsidRDefault="00AB7A8C"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B7A8C" w:rsidRDefault="00AB7A8C" w:rsidP="00536D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ALAN  GE</w:t>
      </w:r>
      <w:r w:rsidRPr="0044246D">
        <w:rPr>
          <w:rFonts w:ascii="Comic Sans MS" w:hAnsi="Comic Sans MS"/>
          <w:b/>
          <w:sz w:val="20"/>
          <w:szCs w:val="20"/>
        </w:rPr>
        <w:t>ZİLERİ</w:t>
      </w:r>
    </w:p>
    <w:p w:rsidR="00AB7A8C" w:rsidRDefault="00AB7A8C" w:rsidP="00536D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B7A8C" w:rsidRDefault="00AB7A8C" w:rsidP="00536D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B7A8C" w:rsidRDefault="00AB7A8C" w:rsidP="00536D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B7A8C" w:rsidRDefault="00AB7A8C" w:rsidP="00536D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BELİRLİ GÜN VE HAFTALAR</w:t>
      </w:r>
    </w:p>
    <w:p w:rsidR="00AB7A8C" w:rsidRPr="00536D70" w:rsidRDefault="00AB7A8C"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 xml:space="preserve">Dünya Çocuk Günü   </w:t>
      </w:r>
      <w:r>
        <w:rPr>
          <w:rFonts w:ascii="Comic Sans MS" w:hAnsi="Comic Sans MS"/>
          <w:sz w:val="20"/>
          <w:szCs w:val="20"/>
        </w:rPr>
        <w:t xml:space="preserve">            </w:t>
      </w:r>
      <w:r w:rsidRPr="00536D70">
        <w:rPr>
          <w:rFonts w:ascii="Comic Sans MS" w:hAnsi="Comic Sans MS"/>
          <w:sz w:val="20"/>
          <w:szCs w:val="20"/>
        </w:rPr>
        <w:t xml:space="preserve"> (1 Ekim)</w:t>
      </w:r>
    </w:p>
    <w:p w:rsidR="00AB7A8C" w:rsidRPr="00536D70" w:rsidRDefault="00AB7A8C"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Hayvanları Koruma Günü       (4 Ekim)</w:t>
      </w:r>
    </w:p>
    <w:p w:rsidR="00AB7A8C" w:rsidRPr="00536D70" w:rsidRDefault="00AB7A8C"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 xml:space="preserve">Cumhuriyet Bayramı </w:t>
      </w:r>
      <w:r>
        <w:rPr>
          <w:rFonts w:ascii="Comic Sans MS" w:hAnsi="Comic Sans MS"/>
          <w:sz w:val="20"/>
          <w:szCs w:val="20"/>
        </w:rPr>
        <w:t xml:space="preserve">           </w:t>
      </w:r>
      <w:r w:rsidRPr="00536D70">
        <w:rPr>
          <w:rFonts w:ascii="Comic Sans MS" w:hAnsi="Comic Sans MS"/>
          <w:sz w:val="20"/>
          <w:szCs w:val="20"/>
        </w:rPr>
        <w:t>(29 Ekim)</w:t>
      </w:r>
    </w:p>
    <w:p w:rsidR="00AB7A8C" w:rsidRPr="00536D70" w:rsidRDefault="00AB7A8C"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 xml:space="preserve">Kızılay Haftası </w:t>
      </w:r>
      <w:r>
        <w:rPr>
          <w:rFonts w:ascii="Comic Sans MS" w:hAnsi="Comic Sans MS"/>
          <w:sz w:val="20"/>
          <w:szCs w:val="20"/>
        </w:rPr>
        <w:t xml:space="preserve">                   </w:t>
      </w:r>
      <w:r w:rsidRPr="00536D70">
        <w:rPr>
          <w:rFonts w:ascii="Comic Sans MS" w:hAnsi="Comic Sans MS"/>
          <w:sz w:val="20"/>
          <w:szCs w:val="20"/>
        </w:rPr>
        <w:t>(29 Ekim- 4 Kasım)</w:t>
      </w:r>
    </w:p>
    <w:p w:rsidR="00AB7A8C" w:rsidRDefault="00AB7A8C"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4246D">
        <w:rPr>
          <w:rFonts w:ascii="Comic Sans MS" w:hAnsi="Comic Sans MS"/>
          <w:sz w:val="20"/>
          <w:szCs w:val="20"/>
        </w:rPr>
        <w:tab/>
      </w:r>
    </w:p>
    <w:p w:rsidR="00AB7A8C" w:rsidRPr="0044246D" w:rsidRDefault="00AB7A8C" w:rsidP="00536D70">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AİLE KATILIMI</w:t>
      </w:r>
    </w:p>
    <w:p w:rsidR="00AB7A8C" w:rsidRPr="00536D70" w:rsidRDefault="00AB7A8C"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Çocuğunuza sokak hayvanlarına ne gibi yardım yapabileceğinizi sorunuz.</w:t>
      </w:r>
    </w:p>
    <w:p w:rsidR="00AB7A8C" w:rsidRPr="00536D70" w:rsidRDefault="00AB7A8C"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Çocuğunuzdan evdeki 1 tane ve 2 tane olan  nesneleri göstermesini isteyiniz.</w:t>
      </w:r>
    </w:p>
    <w:p w:rsidR="00AB7A8C" w:rsidRPr="00536D70" w:rsidRDefault="00AB7A8C"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Evde çocuğunuzdan  bugün neler öğrendiğini anlatmasını isteyiniz.</w:t>
      </w:r>
    </w:p>
    <w:p w:rsidR="00AB7A8C" w:rsidRPr="00536D70" w:rsidRDefault="00AB7A8C"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Bayramlaşmanın nasıl yapıldığı konusunda konuşunuz..</w:t>
      </w:r>
    </w:p>
    <w:p w:rsidR="00AB7A8C" w:rsidRPr="00536D70" w:rsidRDefault="00AB7A8C"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Evde çocuğunuza büyük-küçük olan nesneleri sorunuz.</w:t>
      </w:r>
    </w:p>
    <w:p w:rsidR="00AB7A8C" w:rsidRPr="00536D70" w:rsidRDefault="00AB7A8C"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Evde Cumhuriyet Bayramı ile ilgili sohbet ediniz</w:t>
      </w:r>
    </w:p>
    <w:p w:rsidR="00AB7A8C" w:rsidRPr="00536D70" w:rsidRDefault="00AB7A8C"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Düzenli-dağınık kavramlarını evde de pekiştiriniz. Odasını düzenli tutma davranışını kazanmasına yardımcı olunuz.</w:t>
      </w:r>
    </w:p>
    <w:p w:rsidR="00AB7A8C" w:rsidRPr="00536D70" w:rsidRDefault="00AB7A8C"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36D70">
        <w:rPr>
          <w:rFonts w:ascii="Comic Sans MS" w:hAnsi="Comic Sans MS"/>
          <w:sz w:val="20"/>
          <w:szCs w:val="20"/>
        </w:rPr>
        <w:t>Birlikte az-çok kavramlarına uygun örnekler bulunuz</w:t>
      </w:r>
    </w:p>
    <w:p w:rsidR="00AB7A8C" w:rsidRDefault="00AB7A8C" w:rsidP="00536D70">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B7A8C" w:rsidRDefault="00AB7A8C" w:rsidP="00BA1888">
      <w:pPr>
        <w:pStyle w:val="NoSpacing"/>
        <w:rPr>
          <w:rFonts w:ascii="Comic Sans MS" w:hAnsi="Comic Sans MS"/>
          <w:b/>
          <w:sz w:val="20"/>
          <w:szCs w:val="20"/>
        </w:rPr>
      </w:pPr>
    </w:p>
    <w:p w:rsidR="00AB7A8C" w:rsidRDefault="00AB7A8C" w:rsidP="00BA1888">
      <w:pPr>
        <w:pStyle w:val="NoSpacing"/>
        <w:rPr>
          <w:rFonts w:ascii="Comic Sans MS" w:hAnsi="Comic Sans MS"/>
          <w:b/>
          <w:sz w:val="20"/>
          <w:szCs w:val="20"/>
        </w:rPr>
      </w:pPr>
    </w:p>
    <w:p w:rsidR="00AB7A8C" w:rsidRDefault="00AB7A8C" w:rsidP="00BA1888">
      <w:pPr>
        <w:pStyle w:val="NoSpacing"/>
        <w:rPr>
          <w:rFonts w:ascii="Comic Sans MS" w:hAnsi="Comic Sans MS"/>
          <w:b/>
          <w:sz w:val="20"/>
          <w:szCs w:val="20"/>
        </w:rPr>
      </w:pPr>
    </w:p>
    <w:p w:rsidR="00AB7A8C" w:rsidRDefault="00AB7A8C" w:rsidP="00BA1888">
      <w:pPr>
        <w:pStyle w:val="NoSpacing"/>
        <w:rPr>
          <w:rFonts w:ascii="Comic Sans MS" w:hAnsi="Comic Sans MS"/>
          <w:b/>
          <w:sz w:val="20"/>
          <w:szCs w:val="20"/>
        </w:rPr>
      </w:pPr>
    </w:p>
    <w:p w:rsidR="00AB7A8C" w:rsidRDefault="00AB7A8C" w:rsidP="00BA1888">
      <w:pPr>
        <w:pStyle w:val="NoSpacing"/>
        <w:rPr>
          <w:rFonts w:ascii="Comic Sans MS" w:hAnsi="Comic Sans MS"/>
          <w:b/>
          <w:sz w:val="20"/>
          <w:szCs w:val="20"/>
        </w:rPr>
      </w:pPr>
    </w:p>
    <w:p w:rsidR="00AB7A8C" w:rsidRDefault="00AB7A8C" w:rsidP="00BA188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DEĞERLENDİRME</w:t>
      </w:r>
    </w:p>
    <w:p w:rsidR="00AB7A8C" w:rsidRDefault="00AB7A8C" w:rsidP="00BA188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B7A8C" w:rsidRDefault="00AB7A8C" w:rsidP="00BA188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B7A8C" w:rsidRDefault="00AB7A8C" w:rsidP="00BA188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B7A8C" w:rsidRDefault="00AB7A8C" w:rsidP="00BA188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B7A8C" w:rsidRDefault="00AB7A8C" w:rsidP="00BA188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B7A8C" w:rsidRDefault="00AB7A8C" w:rsidP="00BA188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B7A8C" w:rsidRDefault="00AB7A8C" w:rsidP="00BA188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B7A8C" w:rsidRDefault="00AB7A8C" w:rsidP="00BA188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B7A8C" w:rsidRDefault="00AB7A8C" w:rsidP="00BA188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B7A8C" w:rsidRDefault="00AB7A8C" w:rsidP="00BA188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B7A8C" w:rsidRDefault="00AB7A8C" w:rsidP="00BA188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B7A8C" w:rsidRDefault="00AB7A8C" w:rsidP="00BA188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B7A8C" w:rsidRDefault="00AB7A8C" w:rsidP="00BA188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B7A8C" w:rsidRDefault="00AB7A8C" w:rsidP="00BA188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B7A8C" w:rsidRDefault="00AB7A8C" w:rsidP="00BA188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B7A8C" w:rsidRDefault="00AB7A8C" w:rsidP="00BA188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B7A8C" w:rsidRDefault="00AB7A8C" w:rsidP="00BA188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AB7A8C" w:rsidRDefault="00AB7A8C" w:rsidP="00BA188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p>
    <w:p w:rsidR="00AB7A8C" w:rsidRPr="00D478C3" w:rsidRDefault="00AB7A8C" w:rsidP="00BA18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4246D">
        <w:rPr>
          <w:rFonts w:ascii="Comic Sans MS" w:hAnsi="Comic Sans MS"/>
          <w:sz w:val="20"/>
          <w:szCs w:val="20"/>
        </w:rPr>
        <w:t>Eğitim yılı boyunca her çocuk için “Gelişim Gözlem Formu” doldurulur. Eylül ayında “Okul Tanıtım ve Aileyi Tanıma Dosyasında Bulunan Formlar” , “Aile Eğitimi İhtiyaç Belirleme Formu” ve “Aile Katılım Formu” uygulanır. Eylül, Ocak ve Haziran aylarında her çocuk için “Gelişim Raporu” doldurulur.</w:t>
      </w:r>
    </w:p>
    <w:sectPr w:rsidR="00AB7A8C" w:rsidRPr="00D478C3"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7A8C" w:rsidRDefault="00AB7A8C" w:rsidP="00806A98">
      <w:pPr>
        <w:spacing w:after="0" w:line="240" w:lineRule="auto"/>
      </w:pPr>
      <w:r>
        <w:separator/>
      </w:r>
    </w:p>
  </w:endnote>
  <w:endnote w:type="continuationSeparator" w:id="0">
    <w:p w:rsidR="00AB7A8C" w:rsidRDefault="00AB7A8C"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A8C" w:rsidRDefault="00AB7A8C">
    <w:pPr>
      <w:pStyle w:val="Footer"/>
    </w:pPr>
  </w:p>
  <w:p w:rsidR="00AB7A8C" w:rsidRDefault="00AB7A8C">
    <w:pPr>
      <w:pStyle w:val="Footer"/>
    </w:pPr>
  </w:p>
  <w:p w:rsidR="00AB7A8C" w:rsidRDefault="00AB7A8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7A8C" w:rsidRDefault="00AB7A8C" w:rsidP="00806A98">
      <w:pPr>
        <w:spacing w:after="0" w:line="240" w:lineRule="auto"/>
      </w:pPr>
      <w:r>
        <w:separator/>
      </w:r>
    </w:p>
  </w:footnote>
  <w:footnote w:type="continuationSeparator" w:id="0">
    <w:p w:rsidR="00AB7A8C" w:rsidRDefault="00AB7A8C"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91A2CD2"/>
    <w:multiLevelType w:val="hybridMultilevel"/>
    <w:tmpl w:val="56128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 w:numId="16">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F3B1A"/>
    <w:rsid w:val="000F7DF4"/>
    <w:rsid w:val="00113F35"/>
    <w:rsid w:val="0015787C"/>
    <w:rsid w:val="00165788"/>
    <w:rsid w:val="001719B7"/>
    <w:rsid w:val="0018560E"/>
    <w:rsid w:val="0018707B"/>
    <w:rsid w:val="001A45E0"/>
    <w:rsid w:val="001B09CB"/>
    <w:rsid w:val="001D0122"/>
    <w:rsid w:val="001F341C"/>
    <w:rsid w:val="001F4B0C"/>
    <w:rsid w:val="002134AD"/>
    <w:rsid w:val="00216154"/>
    <w:rsid w:val="002201E3"/>
    <w:rsid w:val="002A1BCC"/>
    <w:rsid w:val="002B5687"/>
    <w:rsid w:val="002C40DB"/>
    <w:rsid w:val="002D4744"/>
    <w:rsid w:val="00307399"/>
    <w:rsid w:val="0030759F"/>
    <w:rsid w:val="003A2AC5"/>
    <w:rsid w:val="003C0F4A"/>
    <w:rsid w:val="003C2D3A"/>
    <w:rsid w:val="003E254C"/>
    <w:rsid w:val="00411C7A"/>
    <w:rsid w:val="00430623"/>
    <w:rsid w:val="00436F22"/>
    <w:rsid w:val="0044246D"/>
    <w:rsid w:val="00445C4B"/>
    <w:rsid w:val="00446ED2"/>
    <w:rsid w:val="00455396"/>
    <w:rsid w:val="00497BC7"/>
    <w:rsid w:val="004C5BC8"/>
    <w:rsid w:val="004D71CA"/>
    <w:rsid w:val="004E21F3"/>
    <w:rsid w:val="004E2C35"/>
    <w:rsid w:val="004F21E0"/>
    <w:rsid w:val="004F353B"/>
    <w:rsid w:val="00504F68"/>
    <w:rsid w:val="00521BB8"/>
    <w:rsid w:val="00527203"/>
    <w:rsid w:val="00536D70"/>
    <w:rsid w:val="00577EBE"/>
    <w:rsid w:val="0059067C"/>
    <w:rsid w:val="005B492E"/>
    <w:rsid w:val="005C3EC7"/>
    <w:rsid w:val="005C5442"/>
    <w:rsid w:val="005D35FA"/>
    <w:rsid w:val="00606435"/>
    <w:rsid w:val="0063376D"/>
    <w:rsid w:val="0064489B"/>
    <w:rsid w:val="006836CC"/>
    <w:rsid w:val="006A6B3E"/>
    <w:rsid w:val="006D28C4"/>
    <w:rsid w:val="006D6401"/>
    <w:rsid w:val="00764F63"/>
    <w:rsid w:val="0076599A"/>
    <w:rsid w:val="007706DB"/>
    <w:rsid w:val="00794DDE"/>
    <w:rsid w:val="007F301B"/>
    <w:rsid w:val="008005BE"/>
    <w:rsid w:val="00801C8B"/>
    <w:rsid w:val="00806A98"/>
    <w:rsid w:val="0085733F"/>
    <w:rsid w:val="008637FB"/>
    <w:rsid w:val="00890E89"/>
    <w:rsid w:val="008978B2"/>
    <w:rsid w:val="008B7296"/>
    <w:rsid w:val="008E20FE"/>
    <w:rsid w:val="00905EB9"/>
    <w:rsid w:val="009319CC"/>
    <w:rsid w:val="009367C8"/>
    <w:rsid w:val="00942E94"/>
    <w:rsid w:val="00953F4E"/>
    <w:rsid w:val="00954DBC"/>
    <w:rsid w:val="00994DE5"/>
    <w:rsid w:val="009A20AC"/>
    <w:rsid w:val="009A586A"/>
    <w:rsid w:val="00A0112F"/>
    <w:rsid w:val="00A10CBE"/>
    <w:rsid w:val="00A137A6"/>
    <w:rsid w:val="00A16277"/>
    <w:rsid w:val="00A61A00"/>
    <w:rsid w:val="00A62724"/>
    <w:rsid w:val="00A74474"/>
    <w:rsid w:val="00A85CB0"/>
    <w:rsid w:val="00A93841"/>
    <w:rsid w:val="00AB7A8C"/>
    <w:rsid w:val="00AD00DF"/>
    <w:rsid w:val="00AE611F"/>
    <w:rsid w:val="00AF6240"/>
    <w:rsid w:val="00B131D1"/>
    <w:rsid w:val="00B21B0D"/>
    <w:rsid w:val="00B64698"/>
    <w:rsid w:val="00BA1888"/>
    <w:rsid w:val="00BA482B"/>
    <w:rsid w:val="00BB3A48"/>
    <w:rsid w:val="00BC6104"/>
    <w:rsid w:val="00BD429E"/>
    <w:rsid w:val="00BE067A"/>
    <w:rsid w:val="00BE41A2"/>
    <w:rsid w:val="00C110B3"/>
    <w:rsid w:val="00C3789F"/>
    <w:rsid w:val="00C644FA"/>
    <w:rsid w:val="00C66B23"/>
    <w:rsid w:val="00C903B4"/>
    <w:rsid w:val="00CA20A7"/>
    <w:rsid w:val="00CE6E6F"/>
    <w:rsid w:val="00D01E43"/>
    <w:rsid w:val="00D478C3"/>
    <w:rsid w:val="00D75021"/>
    <w:rsid w:val="00D80F0B"/>
    <w:rsid w:val="00D94A26"/>
    <w:rsid w:val="00DC2581"/>
    <w:rsid w:val="00E1402F"/>
    <w:rsid w:val="00E4402B"/>
    <w:rsid w:val="00E47557"/>
    <w:rsid w:val="00E823BB"/>
    <w:rsid w:val="00E8439E"/>
    <w:rsid w:val="00E9611D"/>
    <w:rsid w:val="00EC6C15"/>
    <w:rsid w:val="00ED34F9"/>
    <w:rsid w:val="00ED6BD1"/>
    <w:rsid w:val="00ED7DEF"/>
    <w:rsid w:val="00EE47F4"/>
    <w:rsid w:val="00EF1A06"/>
    <w:rsid w:val="00F25426"/>
    <w:rsid w:val="00F300A9"/>
    <w:rsid w:val="00F33FE2"/>
    <w:rsid w:val="00F41E99"/>
    <w:rsid w:val="00F53DE0"/>
    <w:rsid w:val="00F61B8B"/>
    <w:rsid w:val="00F875E3"/>
    <w:rsid w:val="00F91FFA"/>
    <w:rsid w:val="00F92AFE"/>
    <w:rsid w:val="00FC374B"/>
    <w:rsid w:val="00FC771F"/>
    <w:rsid w:val="00FE1FA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B0D"/>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594706378">
      <w:marLeft w:val="0"/>
      <w:marRight w:val="0"/>
      <w:marTop w:val="0"/>
      <w:marBottom w:val="0"/>
      <w:divBdr>
        <w:top w:val="none" w:sz="0" w:space="0" w:color="auto"/>
        <w:left w:val="none" w:sz="0" w:space="0" w:color="auto"/>
        <w:bottom w:val="none" w:sz="0" w:space="0" w:color="auto"/>
        <w:right w:val="none" w:sz="0" w:space="0" w:color="auto"/>
      </w:divBdr>
    </w:div>
    <w:div w:id="594706379">
      <w:marLeft w:val="0"/>
      <w:marRight w:val="0"/>
      <w:marTop w:val="0"/>
      <w:marBottom w:val="0"/>
      <w:divBdr>
        <w:top w:val="none" w:sz="0" w:space="0" w:color="auto"/>
        <w:left w:val="none" w:sz="0" w:space="0" w:color="auto"/>
        <w:bottom w:val="none" w:sz="0" w:space="0" w:color="auto"/>
        <w:right w:val="none" w:sz="0" w:space="0" w:color="auto"/>
      </w:divBdr>
    </w:div>
    <w:div w:id="594706380">
      <w:marLeft w:val="0"/>
      <w:marRight w:val="0"/>
      <w:marTop w:val="0"/>
      <w:marBottom w:val="0"/>
      <w:divBdr>
        <w:top w:val="none" w:sz="0" w:space="0" w:color="auto"/>
        <w:left w:val="none" w:sz="0" w:space="0" w:color="auto"/>
        <w:bottom w:val="none" w:sz="0" w:space="0" w:color="auto"/>
        <w:right w:val="none" w:sz="0" w:space="0" w:color="auto"/>
      </w:divBdr>
    </w:div>
    <w:div w:id="5947063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TotalTime>
  <Pages>6</Pages>
  <Words>1551</Words>
  <Characters>8844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2015-07-28T17:35:00Z</dcterms:created>
  <dcterms:modified xsi:type="dcterms:W3CDTF">2016-08-27T20:16:00Z</dcterms:modified>
</cp:coreProperties>
</file>